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Norfolk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Norfolk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Norfolk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Norfolk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Norfolk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Norfolk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South Norfolk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Norfolk is estimated to be </w:t>
      </w:r>
      <w:r w:rsidRPr="00773DF7">
        <w:rPr>
          <w:rFonts w:ascii="Libre Franklin Light" w:eastAsia="Times New Roman" w:hAnsi="Libre Franklin Light" w:cs="Calibri Light"/>
          <w:b/>
          <w:bCs/>
          <w:color w:val="C45911" w:themeColor="accent2" w:themeShade="BF"/>
        </w:rPr>
        <w:t xml:space="preserve">£1,501,582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Norfolk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Norfolk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Nor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Norfolk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Nor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Norfolk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Norfolk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Nor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Norfolk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Norfolk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Norfolk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Norfolk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Norfolk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Norfolk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£1,501,582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Norfolk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£24,458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£505,812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£36,235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£18,683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£906,203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£1,501,582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Norfolk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Norfolk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Norfolk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Norfolk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Norfolk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Norfolk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Norfolk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Norfolk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8D982ED-F6B9-4EDB-93D3-09C1B23B098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